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1CEC" w:rsidRDefault="00911CEC" w:rsidP="00911CEC">
      <w:pPr>
        <w:pStyle w:val="NoSpacing"/>
      </w:pPr>
      <w:r>
        <w:rPr>
          <w:u w:val="single"/>
        </w:rPr>
        <w:t>Richard NEWMAN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911CEC" w:rsidRDefault="00911CEC" w:rsidP="00911CEC">
      <w:pPr>
        <w:pStyle w:val="NoSpacing"/>
      </w:pPr>
    </w:p>
    <w:p w:rsidR="00911CEC" w:rsidRDefault="00911CEC" w:rsidP="00911CEC">
      <w:pPr>
        <w:pStyle w:val="NoSpacing"/>
      </w:pPr>
    </w:p>
    <w:p w:rsidR="00911CEC" w:rsidRDefault="00911CEC" w:rsidP="00911CEC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 (C.P.R. 1446-52 p.357)</w:t>
      </w:r>
    </w:p>
    <w:p w:rsidR="00911CEC" w:rsidRDefault="00911CEC" w:rsidP="00911CEC">
      <w:pPr>
        <w:pStyle w:val="NoSpacing"/>
      </w:pPr>
    </w:p>
    <w:p w:rsidR="00911CEC" w:rsidRDefault="00911CEC" w:rsidP="00911CEC">
      <w:pPr>
        <w:pStyle w:val="NoSpacing"/>
      </w:pPr>
    </w:p>
    <w:p w:rsidR="00911CEC" w:rsidRDefault="00911CEC" w:rsidP="00911CEC">
      <w:pPr>
        <w:pStyle w:val="NoSpacing"/>
      </w:pPr>
      <w:r>
        <w:t>22 September 2016</w:t>
      </w:r>
    </w:p>
    <w:p w:rsidR="006B2F86" w:rsidRPr="00911CEC" w:rsidRDefault="00911CEC" w:rsidP="00E71FC3">
      <w:pPr>
        <w:pStyle w:val="NoSpacing"/>
      </w:pPr>
      <w:bookmarkStart w:id="0" w:name="_GoBack"/>
      <w:bookmarkEnd w:id="0"/>
    </w:p>
    <w:sectPr w:rsidR="006B2F86" w:rsidRPr="00911CE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1CEC" w:rsidRDefault="00911CEC" w:rsidP="00E71FC3">
      <w:pPr>
        <w:spacing w:after="0" w:line="240" w:lineRule="auto"/>
      </w:pPr>
      <w:r>
        <w:separator/>
      </w:r>
    </w:p>
  </w:endnote>
  <w:endnote w:type="continuationSeparator" w:id="0">
    <w:p w:rsidR="00911CEC" w:rsidRDefault="00911CE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1CEC" w:rsidRDefault="00911CEC" w:rsidP="00E71FC3">
      <w:pPr>
        <w:spacing w:after="0" w:line="240" w:lineRule="auto"/>
      </w:pPr>
      <w:r>
        <w:separator/>
      </w:r>
    </w:p>
  </w:footnote>
  <w:footnote w:type="continuationSeparator" w:id="0">
    <w:p w:rsidR="00911CEC" w:rsidRDefault="00911CE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1CEC"/>
    <w:rsid w:val="001A7C09"/>
    <w:rsid w:val="00733BE7"/>
    <w:rsid w:val="00911CEC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8E84F4"/>
  <w15:chartTrackingRefBased/>
  <w15:docId w15:val="{4083BED7-3992-4E77-9B1D-900F684696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4450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8</TotalTime>
  <Pages>1</Pages>
  <Words>20</Words>
  <Characters>120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2016-09-22T21:34:00Z</dcterms:created>
  <dcterms:modified xsi:type="dcterms:W3CDTF">2016-09-22T21:42:00Z</dcterms:modified>
</cp:coreProperties>
</file>